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44109" w14:textId="53938DBC" w:rsidR="00B11F5E" w:rsidRDefault="00B11F5E" w:rsidP="00B11F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SWYFT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(fl.1483)</w:t>
      </w:r>
    </w:p>
    <w:p w14:paraId="5EB1456E" w14:textId="04F43D64" w:rsidR="00B11F5E" w:rsidRDefault="00B11F5E" w:rsidP="00B11F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Temple Grafton.</w:t>
      </w:r>
    </w:p>
    <w:p w14:paraId="3BBFA9E5" w14:textId="77777777" w:rsidR="00B11F5E" w:rsidRDefault="00B11F5E" w:rsidP="00B11F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E595CD" w14:textId="77777777" w:rsidR="00B11F5E" w:rsidRDefault="00B11F5E" w:rsidP="00B11F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B0AA9E" w14:textId="77777777" w:rsidR="00B11F5E" w:rsidRDefault="00B11F5E" w:rsidP="00B11F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Dec.1483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Stratford-upon-Avon,</w:t>
      </w:r>
    </w:p>
    <w:p w14:paraId="208E64BD" w14:textId="77777777" w:rsidR="00B11F5E" w:rsidRDefault="00B11F5E" w:rsidP="00B11F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Warwickshire, into lands of John Aston(q.v.).</w:t>
      </w:r>
    </w:p>
    <w:p w14:paraId="11BB6B86" w14:textId="77777777" w:rsidR="00B11F5E" w:rsidRDefault="00B11F5E" w:rsidP="00B11F5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5E18A462" w14:textId="77777777" w:rsidR="00B11F5E" w:rsidRDefault="00B11F5E" w:rsidP="00B11F5E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pp.26-7)</w:t>
      </w:r>
    </w:p>
    <w:p w14:paraId="72671FFC" w14:textId="77777777" w:rsidR="00B11F5E" w:rsidRDefault="00B11F5E" w:rsidP="00B11F5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9430553" w14:textId="77777777" w:rsidR="00B11F5E" w:rsidRDefault="00B11F5E" w:rsidP="00B11F5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B3027E2" w14:textId="77777777" w:rsidR="00B11F5E" w:rsidRPr="00F85E15" w:rsidRDefault="00B11F5E" w:rsidP="00B11F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February 2022</w:t>
      </w:r>
    </w:p>
    <w:p w14:paraId="1236354D" w14:textId="2176BDC7" w:rsidR="00BA00AB" w:rsidRPr="00B11F5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11F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B2952" w14:textId="77777777" w:rsidR="00B11F5E" w:rsidRDefault="00B11F5E" w:rsidP="009139A6">
      <w:r>
        <w:separator/>
      </w:r>
    </w:p>
  </w:endnote>
  <w:endnote w:type="continuationSeparator" w:id="0">
    <w:p w14:paraId="25A35EC3" w14:textId="77777777" w:rsidR="00B11F5E" w:rsidRDefault="00B11F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E97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C2FF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968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784E4" w14:textId="77777777" w:rsidR="00B11F5E" w:rsidRDefault="00B11F5E" w:rsidP="009139A6">
      <w:r>
        <w:separator/>
      </w:r>
    </w:p>
  </w:footnote>
  <w:footnote w:type="continuationSeparator" w:id="0">
    <w:p w14:paraId="08264EC4" w14:textId="77777777" w:rsidR="00B11F5E" w:rsidRDefault="00B11F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285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537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DDB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F5E"/>
    <w:rsid w:val="000666E0"/>
    <w:rsid w:val="002510B7"/>
    <w:rsid w:val="005C130B"/>
    <w:rsid w:val="00826F5C"/>
    <w:rsid w:val="009139A6"/>
    <w:rsid w:val="009448BB"/>
    <w:rsid w:val="00A3176C"/>
    <w:rsid w:val="00AE65F8"/>
    <w:rsid w:val="00B11F5E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AA308"/>
  <w15:chartTrackingRefBased/>
  <w15:docId w15:val="{23134367-F33A-4EB3-9AB2-8FF8001F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2022-02-16T16:53:00Z</dcterms:created>
  <dcterms:modified xsi:type="dcterms:W3CDTF">2022-02-16T16:57:00Z</dcterms:modified>
</cp:coreProperties>
</file>